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19B1" w14:textId="77777777" w:rsidR="0067056B" w:rsidRDefault="0067056B" w:rsidP="006705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MASTERTON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5997478" w14:textId="77777777" w:rsidR="0067056B" w:rsidRDefault="0067056B" w:rsidP="006705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B15EFEA" w14:textId="77777777" w:rsidR="0067056B" w:rsidRDefault="0067056B" w:rsidP="006705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A1D96C" w14:textId="77777777" w:rsidR="0067056B" w:rsidRDefault="0067056B" w:rsidP="006705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1ECFFD" w14:textId="77777777" w:rsidR="0067056B" w:rsidRDefault="0067056B" w:rsidP="0067056B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01DE8E4" w14:textId="77777777" w:rsidR="0067056B" w:rsidRDefault="0067056B" w:rsidP="0067056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67C2D58" w14:textId="77777777" w:rsidR="0067056B" w:rsidRDefault="0067056B" w:rsidP="0067056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4E483DA" w14:textId="77777777" w:rsidR="0067056B" w:rsidRDefault="0067056B" w:rsidP="006705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DA317D7" w14:textId="77777777" w:rsidR="0067056B" w:rsidRDefault="0067056B" w:rsidP="006705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4D65E2F" w14:textId="77777777" w:rsidR="0067056B" w:rsidRDefault="0067056B" w:rsidP="006705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117623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267B1" w14:textId="77777777" w:rsidR="0067056B" w:rsidRDefault="0067056B" w:rsidP="009139A6">
      <w:r>
        <w:separator/>
      </w:r>
    </w:p>
  </w:endnote>
  <w:endnote w:type="continuationSeparator" w:id="0">
    <w:p w14:paraId="6E733F43" w14:textId="77777777" w:rsidR="0067056B" w:rsidRDefault="006705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50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54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0E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541D" w14:textId="77777777" w:rsidR="0067056B" w:rsidRDefault="0067056B" w:rsidP="009139A6">
      <w:r>
        <w:separator/>
      </w:r>
    </w:p>
  </w:footnote>
  <w:footnote w:type="continuationSeparator" w:id="0">
    <w:p w14:paraId="2D915E1E" w14:textId="77777777" w:rsidR="0067056B" w:rsidRDefault="006705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3A2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74A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34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56B"/>
    <w:rsid w:val="000666E0"/>
    <w:rsid w:val="002510B7"/>
    <w:rsid w:val="005C130B"/>
    <w:rsid w:val="0067056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072B9"/>
  <w15:chartTrackingRefBased/>
  <w15:docId w15:val="{7F4788BD-005C-4534-9FB7-4DBF7287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2022-02-12T21:13:00Z</dcterms:created>
  <dcterms:modified xsi:type="dcterms:W3CDTF">2022-02-12T21:13:00Z</dcterms:modified>
</cp:coreProperties>
</file>